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456403">
        <w:rPr>
          <w:rFonts w:ascii="Arial" w:hAnsi="Arial" w:cs="Arial"/>
          <w:b/>
          <w:color w:val="000000"/>
          <w:sz w:val="24"/>
        </w:rPr>
        <w:t>12</w:t>
      </w:r>
      <w:r w:rsidR="0063302F">
        <w:rPr>
          <w:rFonts w:ascii="Arial" w:hAnsi="Arial" w:cs="Arial"/>
          <w:b/>
          <w:color w:val="000000"/>
          <w:sz w:val="24"/>
        </w:rPr>
        <w:t>3</w:t>
      </w:r>
      <w:r w:rsidRPr="00BE31A1">
        <w:rPr>
          <w:rFonts w:ascii="Arial" w:hAnsi="Arial" w:cs="Arial"/>
          <w:b/>
          <w:color w:val="000000"/>
          <w:sz w:val="24"/>
        </w:rPr>
        <w:tab/>
      </w:r>
      <w:r w:rsidR="00641B2B" w:rsidRPr="00641B2B">
        <w:rPr>
          <w:rFonts w:ascii="Arial" w:hAnsi="Arial" w:cs="Arial"/>
          <w:b/>
          <w:color w:val="000000"/>
          <w:sz w:val="24"/>
        </w:rPr>
        <w:t>S5-1</w:t>
      </w:r>
      <w:r w:rsidR="0063302F">
        <w:rPr>
          <w:rFonts w:ascii="Arial" w:hAnsi="Arial" w:cs="Arial"/>
          <w:b/>
          <w:color w:val="000000"/>
          <w:sz w:val="24"/>
        </w:rPr>
        <w:t>91014</w:t>
      </w:r>
    </w:p>
    <w:p w:rsidR="00DD44EA" w:rsidRPr="00BE31A1" w:rsidRDefault="0063302F"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21</w:t>
      </w:r>
      <w:r w:rsidR="00456403" w:rsidRPr="00456403">
        <w:rPr>
          <w:rFonts w:ascii="Arial" w:hAnsi="Arial" w:cs="Arial"/>
          <w:b/>
          <w:color w:val="000000"/>
          <w:sz w:val="24"/>
        </w:rPr>
        <w:t>-</w:t>
      </w:r>
      <w:r>
        <w:rPr>
          <w:rFonts w:ascii="Arial" w:hAnsi="Arial" w:cs="Arial"/>
          <w:b/>
          <w:color w:val="000000"/>
          <w:sz w:val="24"/>
        </w:rPr>
        <w:t>25</w:t>
      </w:r>
      <w:r w:rsidR="00456403" w:rsidRPr="00456403">
        <w:rPr>
          <w:rFonts w:ascii="Arial" w:hAnsi="Arial" w:cs="Arial"/>
          <w:b/>
          <w:color w:val="000000"/>
          <w:sz w:val="24"/>
        </w:rPr>
        <w:t xml:space="preserve"> </w:t>
      </w:r>
      <w:r>
        <w:rPr>
          <w:rFonts w:ascii="Arial" w:hAnsi="Arial" w:cs="Arial"/>
          <w:b/>
          <w:color w:val="000000"/>
          <w:sz w:val="24"/>
        </w:rPr>
        <w:t>January</w:t>
      </w:r>
      <w:r w:rsidR="00456403" w:rsidRPr="00456403">
        <w:rPr>
          <w:rFonts w:ascii="Arial" w:hAnsi="Arial" w:cs="Arial"/>
          <w:b/>
          <w:color w:val="000000"/>
          <w:sz w:val="24"/>
        </w:rPr>
        <w:t xml:space="preserve"> 201</w:t>
      </w:r>
      <w:r>
        <w:rPr>
          <w:rFonts w:ascii="Arial" w:hAnsi="Arial" w:cs="Arial"/>
          <w:b/>
          <w:color w:val="000000"/>
          <w:sz w:val="24"/>
        </w:rPr>
        <w:t>9</w:t>
      </w:r>
      <w:r w:rsidR="00456403" w:rsidRPr="00456403">
        <w:rPr>
          <w:rFonts w:ascii="Arial" w:hAnsi="Arial" w:cs="Arial"/>
          <w:b/>
          <w:color w:val="000000"/>
          <w:sz w:val="24"/>
        </w:rPr>
        <w:t xml:space="preserve">, </w:t>
      </w:r>
      <w:r>
        <w:rPr>
          <w:rFonts w:ascii="Arial" w:hAnsi="Arial" w:cs="Arial"/>
          <w:b/>
          <w:color w:val="000000"/>
          <w:sz w:val="24"/>
        </w:rPr>
        <w:t>Montreal</w:t>
      </w:r>
      <w:r w:rsidR="00456403" w:rsidRPr="00456403">
        <w:rPr>
          <w:rFonts w:ascii="Arial" w:hAnsi="Arial" w:cs="Arial"/>
          <w:b/>
          <w:color w:val="000000"/>
          <w:sz w:val="24"/>
        </w:rPr>
        <w:t>,</w:t>
      </w:r>
      <w:r w:rsidR="00BB4DEA">
        <w:rPr>
          <w:rFonts w:ascii="Arial" w:hAnsi="Arial" w:cs="Arial"/>
          <w:b/>
          <w:color w:val="000000"/>
          <w:sz w:val="24"/>
        </w:rPr>
        <w:t xml:space="preserve"> </w:t>
      </w:r>
      <w:r>
        <w:rPr>
          <w:rFonts w:ascii="Arial" w:hAnsi="Arial" w:cs="Arial"/>
          <w:b/>
          <w:color w:val="000000"/>
          <w:sz w:val="24"/>
        </w:rPr>
        <w:t>Canada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FD0427" w:rsidRPr="00BE31A1">
        <w:rPr>
          <w:rFonts w:ascii="Arial" w:hAnsi="Arial" w:cs="Arial"/>
          <w:i/>
          <w:color w:val="000000"/>
          <w:sz w:val="18"/>
          <w:szCs w:val="18"/>
        </w:rPr>
        <w:t>1</w:t>
      </w:r>
      <w:r>
        <w:rPr>
          <w:rFonts w:ascii="Arial" w:hAnsi="Arial" w:cs="Arial"/>
          <w:i/>
          <w:color w:val="000000"/>
          <w:sz w:val="18"/>
          <w:szCs w:val="18"/>
        </w:rPr>
        <w:t>91abc</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2A0B1B" w:rsidRPr="001318D1"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rsidTr="004F59E6">
        <w:trPr>
          <w:trHeight w:val="298"/>
          <w:tblHeader/>
        </w:trPr>
        <w:tc>
          <w:tcPr>
            <w:tcW w:w="791"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F59E6" w:rsidRPr="00A85184" w:rsidTr="004F59E6">
        <w:trPr>
          <w:trHeight w:val="1287"/>
          <w:tblHeader/>
        </w:trPr>
        <w:tc>
          <w:tcPr>
            <w:tcW w:w="791"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417"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676"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t>Open</w:t>
            </w:r>
          </w:p>
        </w:tc>
        <w:tc>
          <w:tcPr>
            <w:tcW w:w="1185"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shd w:val="clear" w:color="000000" w:fill="auto"/>
            <w:vAlign w:val="center"/>
          </w:tcPr>
          <w:p w:rsidR="004F59E6" w:rsidRPr="0073774C" w:rsidRDefault="004F59E6" w:rsidP="004F59E6">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4F59E6" w:rsidRPr="0073774C" w:rsidRDefault="004F59E6" w:rsidP="004F59E6">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NFV rapporteurs</w:t>
            </w:r>
          </w:p>
        </w:tc>
        <w:tc>
          <w:tcPr>
            <w:tcW w:w="1676" w:type="dxa"/>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4F59E6" w:rsidRPr="0073774C" w:rsidRDefault="004F59E6" w:rsidP="004F59E6">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bl>
    <w:p w:rsidR="004E5AAF" w:rsidRDefault="004E5AAF">
      <w:pPr>
        <w:spacing w:after="0"/>
        <w:rPr>
          <w:color w:val="000000"/>
        </w:rPr>
      </w:pPr>
    </w:p>
    <w:p w:rsidR="00CB17B7" w:rsidRDefault="00CB17B7">
      <w:pPr>
        <w:spacing w:after="0"/>
        <w:rPr>
          <w:color w:val="000000"/>
        </w:rPr>
      </w:pPr>
      <w:r>
        <w:rPr>
          <w:color w:val="000000"/>
        </w:rPr>
        <w:br w:type="page"/>
      </w:r>
    </w:p>
    <w:p w:rsidR="004E5AAF" w:rsidRDefault="004E5AAF">
      <w:pPr>
        <w:spacing w:after="0"/>
        <w:rPr>
          <w:color w:val="000000"/>
        </w:rPr>
      </w:pPr>
    </w:p>
    <w:p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559"/>
        <w:gridCol w:w="1534"/>
        <w:gridCol w:w="1185"/>
      </w:tblGrid>
      <w:tr w:rsidR="004E5AAF" w:rsidRPr="00A85184" w:rsidTr="004F59E6">
        <w:trPr>
          <w:trHeight w:val="298"/>
          <w:tblHeader/>
        </w:trPr>
        <w:tc>
          <w:tcPr>
            <w:tcW w:w="79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534"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4E5AAF"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rsidR="004F59E6" w:rsidRPr="004E5AAF" w:rsidRDefault="004F59E6" w:rsidP="004F59E6">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rsidR="004F59E6" w:rsidRPr="004E5AAF" w:rsidRDefault="004F59E6" w:rsidP="004F59E6">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rsidR="004F59E6" w:rsidRPr="0073774C" w:rsidRDefault="004F59E6" w:rsidP="004F59E6">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A87E71" w:rsidRPr="00A85184" w:rsidTr="004943D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A87E71" w:rsidP="004943D6">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A87E71" w:rsidP="004943D6">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A87E71" w:rsidP="004943D6">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Pr="0073774C" w:rsidRDefault="00A87E71" w:rsidP="004943D6">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534" w:type="dxa"/>
            <w:tcBorders>
              <w:top w:val="single" w:sz="6" w:space="0" w:color="auto"/>
              <w:left w:val="single" w:sz="6" w:space="0" w:color="auto"/>
              <w:bottom w:val="single" w:sz="6" w:space="0" w:color="auto"/>
              <w:right w:val="single" w:sz="6" w:space="0" w:color="auto"/>
            </w:tcBorders>
            <w:shd w:val="clear" w:color="000000" w:fill="auto"/>
          </w:tcPr>
          <w:p w:rsidR="00A87E71" w:rsidRPr="0073774C" w:rsidRDefault="00A87E71" w:rsidP="004943D6">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Pr="0073774C" w:rsidRDefault="00A87E71" w:rsidP="004943D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A87E71" w:rsidRPr="00A85184" w:rsidTr="004943D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122.</w:t>
            </w:r>
            <w:r>
              <w:rPr>
                <w:rFonts w:ascii="Arial" w:hAnsi="Arial" w:cs="Arial"/>
                <w:color w:val="000000" w:themeColor="text1"/>
                <w:sz w:val="18"/>
                <w:szCs w:val="18"/>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1318D1" w:rsidP="00A87E7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Pr="0073774C"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tcPr>
          <w:p w:rsidR="00A87E71" w:rsidRPr="0073774C"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Pr="0073774C" w:rsidRDefault="00A87E71" w:rsidP="00A87E71">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A87E71" w:rsidRPr="00A85184" w:rsidTr="004943D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122.</w:t>
            </w:r>
            <w:r>
              <w:rPr>
                <w:rFonts w:ascii="Arial" w:hAnsi="Arial" w:cs="Arial"/>
                <w:color w:val="000000" w:themeColor="text1"/>
                <w:sz w:val="18"/>
                <w:szCs w:val="18"/>
              </w:rPr>
              <w:t>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1318D1" w:rsidP="001318D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Pr="0073774C"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tcPr>
          <w:p w:rsidR="00A87E71" w:rsidRPr="0073774C"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Pr="0073774C" w:rsidRDefault="00A87E71" w:rsidP="00A87E71">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A87E71" w:rsidRPr="00A85184" w:rsidTr="004943D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122.</w:t>
            </w:r>
            <w:r>
              <w:rPr>
                <w:rFonts w:ascii="Arial" w:hAnsi="Arial" w:cs="Arial"/>
                <w:color w:val="000000" w:themeColor="text1"/>
                <w:sz w:val="18"/>
                <w:szCs w:val="18"/>
              </w:rPr>
              <w:t>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1318D1" w:rsidP="001318D1">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Pr="0073774C"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tcPr>
          <w:p w:rsidR="00A87E71" w:rsidRPr="0073774C"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Pr="0073774C" w:rsidRDefault="00A87E71" w:rsidP="00A87E71">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A87E71"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1318D1" w:rsidP="00A87E7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bookmarkStart w:id="0" w:name="_GoBack"/>
            <w:bookmarkEnd w:id="0"/>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Pr="0073774C"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tcPr>
          <w:p w:rsidR="00A87E71" w:rsidRPr="0073774C" w:rsidRDefault="00A87E71" w:rsidP="00A87E71">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A87E71" w:rsidRPr="0073774C" w:rsidRDefault="00A87E71" w:rsidP="00A87E71">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bl>
    <w:p w:rsidR="004E5AAF" w:rsidRDefault="004E5AAF">
      <w:pPr>
        <w:spacing w:after="0"/>
        <w:rPr>
          <w:rFonts w:ascii="Arial" w:hAnsi="Arial"/>
          <w:color w:val="000000"/>
          <w:sz w:val="36"/>
        </w:rPr>
      </w:pPr>
    </w:p>
    <w:p w:rsidR="001318D1" w:rsidRPr="001318D1" w:rsidRDefault="00554C0C" w:rsidP="001318D1">
      <w:pPr>
        <w:spacing w:after="0"/>
        <w:rPr>
          <w:color w:val="000000"/>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A054AF">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lastRenderedPageBreak/>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8DD" w:rsidRDefault="006C28DD">
      <w:r>
        <w:separator/>
      </w:r>
    </w:p>
  </w:endnote>
  <w:endnote w:type="continuationSeparator" w:id="0">
    <w:p w:rsidR="006C28DD" w:rsidRDefault="006C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8DD" w:rsidRDefault="006C28DD">
      <w:r>
        <w:separator/>
      </w:r>
    </w:p>
  </w:footnote>
  <w:footnote w:type="continuationSeparator" w:id="0">
    <w:p w:rsidR="006C28DD" w:rsidRDefault="006C28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BA0"/>
    <w:rsid w:val="000011A7"/>
    <w:rsid w:val="0000197B"/>
    <w:rsid w:val="000069B4"/>
    <w:rsid w:val="000103B0"/>
    <w:rsid w:val="000114CB"/>
    <w:rsid w:val="000161D6"/>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516E"/>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FC6"/>
    <w:rsid w:val="00291E97"/>
    <w:rsid w:val="002923EF"/>
    <w:rsid w:val="00293464"/>
    <w:rsid w:val="002942A5"/>
    <w:rsid w:val="002965FA"/>
    <w:rsid w:val="0029730A"/>
    <w:rsid w:val="002A0893"/>
    <w:rsid w:val="002A0960"/>
    <w:rsid w:val="002A0B1B"/>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B0B92"/>
    <w:rsid w:val="006B45FF"/>
    <w:rsid w:val="006B6B88"/>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67FC5"/>
    <w:rsid w:val="00970F13"/>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2BF"/>
    <w:rsid w:val="00B76555"/>
    <w:rsid w:val="00B76625"/>
    <w:rsid w:val="00B809EE"/>
    <w:rsid w:val="00B810C1"/>
    <w:rsid w:val="00B82925"/>
    <w:rsid w:val="00B9028F"/>
    <w:rsid w:val="00B905BE"/>
    <w:rsid w:val="00B94976"/>
    <w:rsid w:val="00B94E6B"/>
    <w:rsid w:val="00B9541E"/>
    <w:rsid w:val="00B9634D"/>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3368C3-F16A-4C12-A98B-8A79A9065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Pages>
  <Words>2142</Words>
  <Characters>12214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14328</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Christiantoche</cp:lastModifiedBy>
  <cp:revision>137</cp:revision>
  <cp:lastPrinted>1900-12-31T22:00:00Z</cp:lastPrinted>
  <dcterms:created xsi:type="dcterms:W3CDTF">2017-01-19T11:42:00Z</dcterms:created>
  <dcterms:modified xsi:type="dcterms:W3CDTF">2019-01-05T04:03:00Z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1546660691</vt:lpwstr>
  </property>
</Properties>
</file>